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780949B9" w14:textId="77777777">
      <w:pPr>
        <w:spacing w:after="0"/>
        <w15:collapsed w:val="false"/>
        <w:rPr>
          <w:rStyle w:val="PozadinaSvijetloZelena"/>
          <w:noProof w:val="false"/>
          <w:shd w:val="clear" w:color="auto" w:fill="auto"/>
        </w:rPr>
      </w:pPr>
      <w:r>
        <w:rPr>
          <w:rStyle w:val="PozadinaSvijetloZelena"/>
          <w:noProof w:val="false"/>
          <w:shd w:val="clear" w:color="auto" w:fill="auto"/>
        </w:rPr>
        <w:t>REPUBLIKA HRVATSKA</w:t>
      </w:r>
    </w:p>
    <w:p w:rsidR="001349C2" w:rsidP="001349C2" w:rsidRDefault="004747C0" w14:paraId="175E3F89" w14:textId="77777777">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4747C0">
            <w:rPr>
              <w:rStyle w:val="eSPISCCParagraphDefaultFont"/>
              <w:rFonts w:eastAsiaTheme="minorHAnsi"/>
            </w:rPr>
            <w:t>Općinski sud u Šibeniku - Stalna služba u Kninu</w:t>
          </w:r>
        </w:sdtContent>
      </w:sdt>
      <w:r w:rsidR="001349C2">
        <w:rPr>
          <w:rStyle w:val="PozadinaSvijetloZelena"/>
          <w:noProof w:val="false"/>
          <w:shd w:val="clear" w:color="auto" w:fill="auto"/>
        </w:rPr>
        <w:t xml:space="preserve"> </w:t>
      </w:r>
    </w:p>
    <w:p w:rsidR="005D2A7B" w:rsidP="001349C2" w:rsidRDefault="004747C0" w14:paraId="15B83207" w14:textId="77777777">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4747C0">
            <w:rPr>
              <w:rStyle w:val="eSPISCCParagraphDefaultFont"/>
              <w:rFonts w:eastAsiaTheme="minorHAnsi"/>
            </w:rPr>
            <w:t>Ulica dr. Franje Tuđmana 6</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4747C0" w14:paraId="5664066A" w14:textId="77777777">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4747C0">
            <w:rPr>
              <w:rStyle w:val="eSPISCCParagraphDefaultFont"/>
              <w:rFonts w:eastAsiaTheme="minorHAnsi"/>
            </w:rPr>
            <w:t>22300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4747C0">
            <w:rPr>
              <w:rStyle w:val="eSPISCCParagraphDefaultFont"/>
              <w:rFonts w:eastAsiaTheme="minorHAnsi"/>
            </w:rPr>
            <w:t>Knin</w:t>
          </w:r>
        </w:sdtContent>
      </w:sdt>
      <w:r w:rsidR="001349C2">
        <w:t xml:space="preserve"> </w:t>
      </w:r>
    </w:p>
    <w:p w:rsidR="00305089" w:rsidP="001349C2" w:rsidRDefault="00305089" w14:paraId="56570279" w14:textId="77777777">
      <w:pPr>
        <w:spacing w:after="0"/>
      </w:pPr>
    </w:p>
    <w:p w:rsidR="00305089" w:rsidP="001349C2" w:rsidRDefault="00305089" w14:paraId="6306C05C" w14:textId="77777777">
      <w:pPr>
        <w:spacing w:after="0"/>
      </w:pPr>
    </w:p>
    <w:p w:rsidR="00305089" w:rsidP="001349C2" w:rsidRDefault="00305089" w14:paraId="150E728D" w14:textId="77777777">
      <w:pPr>
        <w:spacing w:after="0"/>
      </w:pPr>
    </w:p>
    <w:p w:rsidR="00305089" w:rsidP="00305089" w:rsidRDefault="00305089" w14:paraId="664D38A1" w14:textId="77777777">
      <w:pPr>
        <w:spacing w:after="0"/>
        <w:jc w:val="right"/>
        <w:rPr>
          <w:rStyle w:val="PozadinaSvijetloCrvena"/>
          <w:noProof w:val="false"/>
          <w:shd w:val="clear" w:color="auto" w:fill="auto"/>
        </w:rPr>
      </w:pPr>
    </w:p>
    <w:p w:rsidR="00305089" w:rsidP="00305089" w:rsidRDefault="00305089" w14:paraId="3B82552D" w14:textId="77777777">
      <w:pPr>
        <w:spacing w:after="0"/>
        <w:jc w:val="right"/>
        <w:rPr>
          <w:rStyle w:val="PozadinaSvijetloCrvena"/>
          <w:noProof w:val="false"/>
          <w:shd w:val="clear" w:color="auto" w:fill="auto"/>
        </w:rPr>
      </w:pPr>
    </w:p>
    <w:p w:rsidR="00305089" w:rsidP="00305089" w:rsidRDefault="00305089" w14:paraId="120A6D47" w14:textId="77777777">
      <w:pPr>
        <w:spacing w:after="0"/>
        <w:jc w:val="right"/>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1270466544"/>
          <w:placeholder>
            <w:docPart w:val="1594C4A31F264636AE9AA2FA597F9F49"/>
          </w:placeholder>
          <w:dataBinding w:xpath="/icms/DomainObject.Predmet.OznakaBroj/derivirana_varijabla[@naziv='DomainObject.Predmet.OznakaBroj_1']" w:storeItemID="{100293BC-3C9C-4740-99C7-73F5E9006100}"/>
          <w:text/>
        </w:sdtPr>
        <w:sdtEndPr>
          <w:rPr>
            <w:rStyle w:val="eSPISCCParagraphDefaultFont"/>
          </w:rPr>
        </w:sdtEndPr>
        <w:sdtContent>
          <w:r w:rsidRPr="004747C0" w:rsidR="004747C0">
            <w:rPr>
              <w:rStyle w:val="eSPISCCParagraphDefaultFont"/>
              <w:rFonts w:eastAsiaTheme="minorHAnsi"/>
            </w:rPr>
            <w:t>O-1422/2024</w:t>
          </w:r>
        </w:sdtContent>
      </w:sdt>
    </w:p>
    <w:p w:rsidR="00986E7E" w:rsidP="00986E7E" w:rsidRDefault="00986E7E" w14:paraId="350EECAC" w14:textId="77777777">
      <w:pPr>
        <w:pStyle w:val="Naslovdokumenta"/>
      </w:pPr>
      <w:r>
        <w:t>POZIV ZA ostavinsku raspravu</w:t>
      </w:r>
    </w:p>
    <w:p w:rsidR="00986E7E" w:rsidP="00986E7E" w:rsidRDefault="004747C0" w14:paraId="189A5EF3" w14:textId="77777777">
      <w:pPr>
        <w:pStyle w:val="Adresazaslanje"/>
      </w:pPr>
      <w:sdt>
        <w:sdtPr>
          <w:rPr>
            <w:rStyle w:val="eSPISCCParagraphDefaultFont"/>
            <w:rFonts w:eastAsiaTheme="minorHAnsi"/>
          </w:rPr>
          <w:alias w:val="Sudska radnaj_Učesnik (naziv)"/>
          <w:tag w:val="DomainObject.UcesnikSudskeRadnje.Naziv_1"/>
          <w:id w:val="868872913"/>
          <w:placeholder>
            <w:docPart w:val="D34899DB22144B72BF14395E33739EC7"/>
          </w:placeholder>
          <w:dataBinding w:xpath="/icms/DomainObject.UcesnikSudskeRadnje.Naziv/derivirana_varijabla[@naziv='DomainObject.UcesnikSudskeRadnje.Naziv_1']" w:storeItemID="{100293BC-3C9C-4740-99C7-73F5E9006100}"/>
          <w:text/>
        </w:sdtPr>
        <w:sdtEndPr>
          <w:rPr>
            <w:rStyle w:val="eSPISCCParagraphDefaultFont"/>
          </w:rPr>
        </w:sdtEndPr>
        <w:sdtContent>
          <w:r w:rsidRPr="004747C0">
            <w:rPr>
              <w:rStyle w:val="eSPISCCParagraphDefaultFont"/>
              <w:rFonts w:eastAsiaTheme="minorHAnsi"/>
            </w:rPr>
            <w:t>Ljubica Bezbradica</w:t>
          </w:r>
        </w:sdtContent>
      </w:sdt>
      <w:r w:rsidR="00986E7E">
        <w:t xml:space="preserve"> </w:t>
      </w:r>
    </w:p>
    <w:p w:rsidR="00986E7E" w:rsidP="00986E7E" w:rsidRDefault="004747C0" w14:paraId="7539494B" w14:textId="77777777">
      <w:pPr>
        <w:pStyle w:val="Adresazaslanje"/>
      </w:pPr>
      <w:sdt>
        <w:sdtPr>
          <w:rPr>
            <w:rStyle w:val="eSPISCCParagraphDefaultFont"/>
            <w:rFonts w:eastAsiaTheme="minorHAnsi"/>
          </w:rPr>
          <w:alias w:val="Sudska radnja_Učesnik_Adresa (ulica i kbr)"/>
          <w:tag w:val="DomainObject.UcesnikSudskeRadnje.Adresa.UlicaIKBR_1"/>
          <w:id w:val="1242917555"/>
          <w:placeholder>
            <w:docPart w:val="1F10B4833B744A19B4001D134F90857F"/>
          </w:placeholder>
          <w:dataBinding w:xpath="/icms/DomainObject.UcesnikSudskeRadnje.Adresa.UlicaIKBR/derivirana_varijabla[@naziv='DomainObject.UcesnikSudskeRadnje.Adresa.UlicaIKBR_1']" w:storeItemID="{100293BC-3C9C-4740-99C7-73F5E9006100}"/>
          <w:text/>
        </w:sdtPr>
        <w:sdtEndPr>
          <w:rPr>
            <w:rStyle w:val="eSPISCCParagraphDefaultFont"/>
          </w:rPr>
        </w:sdtEndPr>
        <w:sdtContent>
          <w:r w:rsidRPr="004747C0">
            <w:rPr>
              <w:rStyle w:val="eSPISCCParagraphDefaultFont"/>
              <w:rFonts w:eastAsiaTheme="minorHAnsi"/>
            </w:rPr>
            <w:t>Bezbradice 3</w:t>
          </w:r>
        </w:sdtContent>
      </w:sdt>
      <w:r w:rsidR="00986E7E">
        <w:t xml:space="preserve"> </w:t>
      </w:r>
    </w:p>
    <w:p w:rsidR="00986E7E" w:rsidP="00986E7E" w:rsidRDefault="004747C0" w14:paraId="31BDCB37" w14:textId="77777777">
      <w:pPr>
        <w:pStyle w:val="Adresazaslanje"/>
      </w:pPr>
      <w:sdt>
        <w:sdtPr>
          <w:rPr>
            <w:rStyle w:val="eSPISCCParagraphDefaultFont"/>
            <w:rFonts w:eastAsiaTheme="minorHAnsi"/>
          </w:rPr>
          <w:alias w:val="Sudska radnja_Učesnik_Adresa (pošt. broj)"/>
          <w:tag w:val="DomainObject.UcesnikSudskeRadnje.Adresa.PostBroj_1"/>
          <w:id w:val="-843787258"/>
          <w:placeholder>
            <w:docPart w:val="ACF8191141B04BCC8A2D617F0C02702C"/>
          </w:placeholder>
          <w:dataBinding w:xpath="/icms/DomainObject.UcesnikSudskeRadnje.Adresa.PostBroj/derivirana_varijabla[@naziv='DomainObject.UcesnikSudskeRadnje.Adresa.PostBroj_1']" w:storeItemID="{100293BC-3C9C-4740-99C7-73F5E9006100}"/>
          <w:text/>
        </w:sdtPr>
        <w:sdtEndPr>
          <w:rPr>
            <w:rStyle w:val="eSPISCCParagraphDefaultFont"/>
          </w:rPr>
        </w:sdtEndPr>
        <w:sdtContent>
          <w:r w:rsidRPr="004747C0">
            <w:rPr>
              <w:rStyle w:val="eSPISCCParagraphDefaultFont"/>
              <w:rFonts w:eastAsiaTheme="minorHAnsi"/>
            </w:rPr>
            <w:t>22300</w:t>
          </w:r>
        </w:sdtContent>
      </w:sdt>
      <w:r w:rsidR="00986E7E">
        <w:t xml:space="preserve"> </w:t>
      </w:r>
      <w:sdt>
        <w:sdtPr>
          <w:rPr>
            <w:rStyle w:val="eSPISCCParagraphDefaultFont"/>
            <w:rFonts w:eastAsiaTheme="minorHAnsi"/>
          </w:rPr>
          <w:alias w:val="Sudska radnja_Učesnik_Adresa (naselje)"/>
          <w:tag w:val="DomainObject.UcesnikSudskeRadnje.Adresa.Naselje_1"/>
          <w:id w:val="1972325189"/>
          <w:placeholder>
            <w:docPart w:val="A40522148A124D10BC42BFD0229196F3"/>
          </w:placeholder>
          <w:dataBinding w:xpath="/icms/DomainObject.UcesnikSudskeRadnje.Adresa.Naselje/derivirana_varijabla[@naziv='DomainObject.UcesnikSudskeRadnje.Adresa.Naselje_1']" w:storeItemID="{100293BC-3C9C-4740-99C7-73F5E9006100}"/>
          <w:text/>
        </w:sdtPr>
        <w:sdtEndPr>
          <w:rPr>
            <w:rStyle w:val="eSPISCCParagraphDefaultFont"/>
          </w:rPr>
        </w:sdtEndPr>
        <w:sdtContent>
          <w:r w:rsidRPr="004747C0">
            <w:rPr>
              <w:rStyle w:val="eSPISCCParagraphDefaultFont"/>
              <w:rFonts w:eastAsiaTheme="minorHAnsi"/>
            </w:rPr>
            <w:t>Kistanje</w:t>
          </w:r>
        </w:sdtContent>
      </w:sdt>
      <w:r w:rsidR="00986E7E">
        <w:t xml:space="preserve"> </w:t>
      </w:r>
    </w:p>
    <w:p w:rsidR="00F4043D" w:rsidP="00986E7E" w:rsidRDefault="00986E7E" w14:paraId="5929D851" w14:textId="77777777">
      <w:pPr>
        <w:spacing w:after="0"/>
      </w:pPr>
      <w:r w:rsidRPr="00996EF7">
        <w:t>Pravna stvar</w:t>
      </w:r>
    </w:p>
    <w:p w:rsidR="004A0BEB" w:rsidP="004A0BEB" w:rsidRDefault="004A0BEB" w14:paraId="355C8560" w14:textId="77777777">
      <w:pPr>
        <w:spacing w:after="0"/>
      </w:pPr>
      <w:r>
        <w:t>Ostavitelj:</w:t>
      </w:r>
      <w:r w:rsidR="00F4043D">
        <w:t xml:space="preserve"> </w:t>
      </w:r>
      <w:sdt>
        <w:sdtPr>
          <w:rPr>
            <w:rStyle w:val="eSPISCCParagraphDefaultFont"/>
            <w:rFonts w:eastAsiaTheme="minorHAnsi"/>
          </w:rPr>
          <w:alias w:val="Ostavitelj"/>
          <w:tag w:val="DomainObject.Predmet.StrankaFormated_1"/>
          <w:id w:val="814154792"/>
          <w:lock w:val="sdtLocked"/>
          <w:placeholder>
            <w:docPart w:val="BB5B11AAE99C4429B637DD601647A291"/>
          </w:placeholder>
          <w:dataBinding w:xpath="/icms/DomainObject.Predmet.StrankaFormated/derivirana_varijabla[@naziv='DomainObject.Predmet.StrankaFormated_1']" w:storeItemID="{100293BC-3C9C-4740-99C7-73F5E9006100}"/>
          <w:text/>
        </w:sdtPr>
        <w:sdtEndPr>
          <w:rPr>
            <w:rStyle w:val="eSPISCCParagraphDefaultFont"/>
          </w:rPr>
        </w:sdtEndPr>
        <w:sdtContent>
          <w:r w:rsidRPr="004747C0" w:rsidR="004747C0">
            <w:rPr>
              <w:rStyle w:val="eSPISCCParagraphDefaultFont"/>
              <w:rFonts w:eastAsiaTheme="minorHAnsi"/>
            </w:rPr>
            <w:t xml:space="preserve">  Ružica Bezbradica; Milan Vagić; Milana Kujundžić; Milena Kovačević; Đorđe Bezbradica; Mihajlo Bezbradica; Ljubica Bezbradica; Slavko Bezbradica; Rajko Bezbradica</w:t>
          </w:r>
        </w:sdtContent>
      </w:sdt>
      <w:r w:rsidR="00F4043D">
        <w:t xml:space="preserve"> </w:t>
      </w:r>
    </w:p>
    <w:p w:rsidR="00986E7E" w:rsidP="004A0BEB" w:rsidRDefault="004A0BEB" w14:paraId="39758792" w14:textId="77777777">
      <w:pPr>
        <w:spacing w:after="0"/>
      </w:pPr>
      <w:r>
        <w:t xml:space="preserve">Radi: </w:t>
      </w:r>
      <w:sdt>
        <w:sdtPr>
          <w:rPr>
            <w:rStyle w:val="eSPISCCParagraphDefaultFont"/>
            <w:rFonts w:eastAsiaTheme="minorHAnsi"/>
          </w:rPr>
          <w:alias w:val="Radi (naziv vrste spora)"/>
          <w:tag w:val="DomainObject.Predmet.VrstaSpora.Naziv_1"/>
          <w:id w:val="-1491097621"/>
          <w:placeholder>
            <w:docPart w:val="A745DB178ED249FB8D23A1F749C386D4"/>
          </w:placeholder>
          <w:dataBinding w:xpath="/icms/DomainObject.Predmet.VrstaSpora.Naziv/derivirana_varijabla[@naziv='DomainObject.Predmet.VrstaSpora.Naziv_1']" w:storeItemID="{100293BC-3C9C-4740-99C7-73F5E9006100}"/>
          <w:text/>
        </w:sdtPr>
        <w:sdtEndPr>
          <w:rPr>
            <w:rStyle w:val="eSPISCCParagraphDefaultFont"/>
          </w:rPr>
        </w:sdtEndPr>
        <w:sdtContent>
          <w:r w:rsidRPr="004747C0" w:rsidR="004747C0">
            <w:rPr>
              <w:rStyle w:val="eSPISCCParagraphDefaultFont"/>
              <w:rFonts w:eastAsiaTheme="minorHAnsi"/>
            </w:rPr>
            <w:t>Ostavinski predmeti za sudsko rješavanje – naknadno pronađena imovina</w:t>
          </w:r>
        </w:sdtContent>
      </w:sdt>
      <w:r w:rsidR="00986E7E">
        <w:t xml:space="preserve"> </w:t>
      </w:r>
    </w:p>
    <w:p w:rsidR="00986E7E" w:rsidP="00986E7E" w:rsidRDefault="00986E7E" w14:paraId="6CDEC1C1" w14:textId="77777777">
      <w:pPr>
        <w:pStyle w:val="Poetniodjeljak"/>
        <w:spacing w:before="0" w:after="0"/>
      </w:pPr>
    </w:p>
    <w:p w:rsidRPr="00CF3C91" w:rsidR="00986E7E" w:rsidP="00986E7E" w:rsidRDefault="00986E7E" w14:paraId="38BC0186" w14:textId="77777777">
      <w:pPr>
        <w:pStyle w:val="IzvornikNacrt"/>
        <w:jc w:val="both"/>
      </w:pPr>
      <w:r w:rsidRPr="00A071D7">
        <w:t>Pozivate se na ročište u gornjem predmetu</w:t>
      </w:r>
      <w:r>
        <w:t xml:space="preserve"> za</w:t>
      </w:r>
    </w:p>
    <w:p w:rsidRPr="00CF3C91" w:rsidR="00986E7E" w:rsidP="00986E7E" w:rsidRDefault="00986E7E" w14:paraId="1F9347A0" w14:textId="37BC6174">
      <w:pPr>
        <w:pStyle w:val="IzvornikNacrt"/>
        <w:jc w:val="both"/>
        <w:rPr>
          <w:rStyle w:val="PozadinaSvijetloZelena"/>
          <w:shd w:val="clear" w:color="auto" w:fill="auto"/>
        </w:rPr>
      </w:pPr>
      <w:r w:rsidRPr="00CF3C91">
        <w:rPr>
          <w:b/>
        </w:rPr>
        <w:t xml:space="preserve">dan </w:t>
      </w:r>
      <w:sdt>
        <w:sdtPr>
          <w:rPr>
            <w:rStyle w:val="eSPISCCParagraphDefaultFont"/>
            <w:rFonts w:eastAsia="Calibri"/>
          </w:rPr>
          <w:alias w:val="Sudska radnja_Planirani početak (datum)"/>
          <w:tag w:val="DomainObject.UcesnikSudskeRadnje.SudskaRadnja.PlaniraniPocetakDa"/>
          <w:id w:val="-1454860824"/>
          <w:placeholder>
            <w:docPart w:val="D9C465B0446F4F659346D2FD8ED25B31"/>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Pr>
        </w:sdtEndPr>
        <w:sdtContent>
          <w:r w:rsidRPr="004747C0" w:rsidR="004747C0">
            <w:rPr>
              <w:rStyle w:val="eSPISCCParagraphDefaultFont"/>
              <w:rFonts w:eastAsia="Calibri"/>
            </w:rPr>
            <w:t>17. lipnja 2026.</w:t>
          </w:r>
        </w:sdtContent>
      </w:sdt>
      <w:r w:rsidRPr="00CF3C91">
        <w:rPr>
          <w:b/>
        </w:rPr>
        <w:t xml:space="preserve"> u </w:t>
      </w:r>
      <w:sdt>
        <w:sdtPr>
          <w:rPr>
            <w:rStyle w:val="eSPISCCParagraphDefaultFont"/>
            <w:rFonts w:eastAsia="Calibri"/>
          </w:rPr>
          <w:alias w:val="Sudska radnja_Planiran početak (vrijeme)"/>
          <w:tag w:val="DomainObject.UcesnikSudskeRadnje.SudskaRadnja.PlaniraniPocetakVr"/>
          <w:id w:val="-233082861"/>
          <w:placeholder>
            <w:docPart w:val="6414D4AE1CC140428CE60C7839454F5A"/>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Pr>
        </w:sdtEndPr>
        <w:sdtContent>
          <w:r w:rsidRPr="004747C0" w:rsidR="004747C0">
            <w:rPr>
              <w:rStyle w:val="eSPISCCParagraphDefaultFont"/>
              <w:rFonts w:eastAsia="Calibri"/>
            </w:rPr>
            <w:t>13:00</w:t>
          </w:r>
        </w:sdtContent>
      </w:sdt>
      <w:r w:rsidRPr="00CF3C91">
        <w:rPr>
          <w:b/>
        </w:rPr>
        <w:t xml:space="preserve"> sati, u ovaj sud, soba broj </w:t>
      </w:r>
      <w:sdt>
        <w:sdtPr>
          <w:rPr>
            <w:rStyle w:val="eSPISCCParagraphDefaultFont"/>
            <w:rFonts w:eastAsia="Calibri"/>
          </w:rPr>
          <w:alias w:val="Sudska radnja_Prostorija (oznaka)"/>
          <w:tag w:val="DomainObject.UcesnikSudskeRadnje.SudskaRadnja.Prostorija.Oznaka_"/>
          <w:id w:val="-1712262962"/>
          <w:placeholder>
            <w:docPart w:val="0DF1AC3F2B784EEABFC12D12A12CB356"/>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Pr>
        </w:sdtEndPr>
        <w:sdtContent>
          <w:r w:rsidRPr="004747C0" w:rsidR="004747C0">
            <w:rPr>
              <w:rStyle w:val="eSPISCCParagraphDefaultFont"/>
              <w:rFonts w:eastAsia="Calibri"/>
            </w:rPr>
            <w:t>26/II</w:t>
          </w:r>
        </w:sdtContent>
      </w:sdt>
      <w:r>
        <w:rPr>
          <w:rStyle w:val="PozadinaSvijetloZelena"/>
          <w:b/>
          <w:shd w:val="clear" w:color="auto" w:fill="auto"/>
        </w:rPr>
        <w:t>.</w:t>
      </w:r>
    </w:p>
    <w:p w:rsidR="00986E7E" w:rsidP="00986E7E" w:rsidRDefault="00986E7E" w14:paraId="702F85B6" w14:textId="77777777">
      <w:pPr>
        <w:pStyle w:val="Poetniodjeljak"/>
        <w:spacing w:before="0" w:after="0"/>
        <w:rPr>
          <w:rFonts w:eastAsia="Calibri" w:cs="Times New Roman"/>
          <w:color w:val="000000"/>
        </w:rPr>
      </w:pPr>
    </w:p>
    <w:p w:rsidR="00986E7E" w:rsidP="00986E7E" w:rsidRDefault="00986E7E" w14:paraId="6A2986FC" w14:textId="77777777">
      <w:pPr>
        <w:pStyle w:val="Poetniodjeljak"/>
        <w:spacing w:before="0" w:after="0"/>
        <w:rPr>
          <w:rFonts w:eastAsia="Calibri" w:cs="Times New Roman"/>
          <w:color w:val="000000"/>
        </w:rPr>
      </w:pPr>
      <w:r w:rsidRPr="00CF3C91">
        <w:rPr>
          <w:rFonts w:eastAsia="Calibri" w:cs="Times New Roman"/>
          <w:color w:val="000000"/>
        </w:rPr>
        <w:t>U P O Z O R E NJ E:</w:t>
      </w:r>
    </w:p>
    <w:p w:rsidRPr="00A071D7" w:rsidR="00986E7E" w:rsidP="00986E7E" w:rsidRDefault="00986E7E" w14:paraId="562C52BA" w14:textId="77777777">
      <w:pPr>
        <w:pStyle w:val="NormaleSPIS"/>
        <w:spacing w:after="0"/>
        <w:rPr>
          <w:rFonts w:eastAsia="Calibri" w:cs="Times New Roman"/>
          <w:noProof/>
          <w:color w:val="000000"/>
        </w:rPr>
      </w:pPr>
      <w:r w:rsidRPr="00A071D7">
        <w:rPr>
          <w:rFonts w:eastAsia="Calibri" w:cs="Times New Roman"/>
          <w:noProof/>
          <w:color w:val="000000"/>
        </w:rPr>
        <w:t>Osoba koja raspolaže pisanom oporukom ostavitelja dužna je na ročište donijeti istu, a osoba koja raspolaže podacima i ispravama o usmenoj oporuci ostavitelja dužna je odmah po primitku ovog poziva dostaviti sudu izjave ili točne adrese svjedoka odnosno, ukoliko tim ispravama ne raspolaže, obavijestiti sud kod koga se iste nalaze.</w:t>
      </w:r>
    </w:p>
    <w:p w:rsidRPr="00A071D7" w:rsidR="00986E7E" w:rsidP="00986E7E" w:rsidRDefault="00986E7E" w14:paraId="7D6E99F6" w14:textId="77777777">
      <w:pPr>
        <w:pStyle w:val="NormaleSPIS"/>
        <w:spacing w:after="0"/>
        <w:rPr>
          <w:rFonts w:eastAsia="Calibri" w:cs="Times New Roman"/>
          <w:noProof/>
          <w:color w:val="000000"/>
        </w:rPr>
      </w:pPr>
      <w:r w:rsidRPr="00A071D7">
        <w:rPr>
          <w:rFonts w:eastAsia="Calibri" w:cs="Times New Roman"/>
          <w:noProof/>
          <w:color w:val="000000"/>
        </w:rPr>
        <w:t>Nasljednici mogu do završetka ostavinskog postupka dati sudu i nasljedničku izjavu u pisanom obliku. U istoj je potrebno navesti da li se nasljednik prima nasljedstva koje mu pripada temeljem Zakona ili temeljem oporuke ili ga se odriče, odnosno da li isto želi ustupiti nekome od sunasljednika. Ukoliko postoji oporuka nasljedničkom izjavom je potrebno očitovati se u odnosu na priznanje njene valjanosti te potraživanja nužnog dijela.</w:t>
      </w:r>
    </w:p>
    <w:p w:rsidRPr="00A071D7" w:rsidR="00986E7E" w:rsidP="00986E7E" w:rsidRDefault="00986E7E" w14:paraId="17155DE4" w14:textId="77777777">
      <w:pPr>
        <w:pStyle w:val="NormaleSPIS"/>
        <w:spacing w:after="0"/>
        <w:rPr>
          <w:rFonts w:eastAsia="Calibri" w:cs="Times New Roman"/>
          <w:noProof/>
          <w:color w:val="000000"/>
        </w:rPr>
      </w:pPr>
      <w:r w:rsidRPr="00A071D7">
        <w:rPr>
          <w:rFonts w:eastAsia="Calibri" w:cs="Times New Roman"/>
          <w:noProof/>
          <w:color w:val="000000"/>
        </w:rPr>
        <w:t xml:space="preserve">Odricanje od nasljedstva ne može biti djelomično niti pod uvjetom, a odricanje vrijedi i za potomke onoga koji se odriče ukoliko isti izričito ne izjavi da se odriče samo u svoje ime. </w:t>
      </w:r>
    </w:p>
    <w:p w:rsidRPr="00A071D7" w:rsidR="00986E7E" w:rsidP="00986E7E" w:rsidRDefault="00986E7E" w14:paraId="29BFC07B" w14:textId="77777777">
      <w:pPr>
        <w:pStyle w:val="NormaleSPIS"/>
        <w:spacing w:after="0"/>
        <w:rPr>
          <w:rFonts w:eastAsia="Calibri" w:cs="Times New Roman"/>
          <w:noProof/>
          <w:color w:val="000000"/>
        </w:rPr>
      </w:pPr>
      <w:r w:rsidRPr="00A071D7">
        <w:rPr>
          <w:rFonts w:eastAsia="Calibri" w:cs="Times New Roman"/>
          <w:noProof/>
          <w:color w:val="000000"/>
        </w:rPr>
        <w:t>Izjava o prihvatu, odricanju ili ustupu može se dati na zapisnik kod bilo kojeg Općinskog suda odnosno predstavništva Republike Hrvatske u inozemstvu.</w:t>
      </w:r>
    </w:p>
    <w:p w:rsidRPr="00A071D7" w:rsidR="00986E7E" w:rsidP="00986E7E" w:rsidRDefault="00986E7E" w14:paraId="3C48018E" w14:textId="77777777">
      <w:pPr>
        <w:pStyle w:val="NormaleSPIS"/>
        <w:spacing w:after="0"/>
        <w:rPr>
          <w:rFonts w:eastAsia="Calibri" w:cs="Times New Roman"/>
          <w:noProof/>
          <w:color w:val="000000"/>
        </w:rPr>
      </w:pPr>
      <w:r w:rsidRPr="00A071D7">
        <w:rPr>
          <w:rFonts w:eastAsia="Calibri" w:cs="Times New Roman"/>
          <w:noProof/>
          <w:color w:val="000000"/>
        </w:rPr>
        <w:t>Potpisi na nasljedničkoj izjavi o primanju nasljedstva ili o odricanju od nasljedstva koja je pismeno podnijeta sudu, kao i potpisi na punomoći, ukoliko je izjava dana po punomoćniku, moraju biti javno ovjereni.</w:t>
      </w:r>
    </w:p>
    <w:p w:rsidR="00986E7E" w:rsidP="00986E7E" w:rsidRDefault="00986E7E" w14:paraId="31707A61" w14:textId="77777777">
      <w:pPr>
        <w:pStyle w:val="NormaleSPIS"/>
        <w:spacing w:after="0"/>
        <w:rPr>
          <w:rFonts w:eastAsia="Calibri" w:cs="Times New Roman"/>
          <w:noProof/>
          <w:color w:val="000000"/>
        </w:rPr>
      </w:pPr>
      <w:r w:rsidRPr="00A071D7">
        <w:rPr>
          <w:rFonts w:eastAsia="Calibri" w:cs="Times New Roman"/>
          <w:noProof/>
          <w:color w:val="000000"/>
        </w:rPr>
        <w:lastRenderedPageBreak/>
        <w:t>Ako nasljednici ne dođu na ročište, a sudu ne dostave pisanu nasljedničku izjavu sud će o njihovom pravu odlučiti u skladu s odredbama Zakona o nasljeđivanju smatrajući da se prihvaćaju nasljedstva te podacima kojima raspolaže.</w:t>
      </w:r>
    </w:p>
    <w:p w:rsidRPr="00A071D7" w:rsidR="00986E7E" w:rsidP="00986E7E" w:rsidRDefault="00986E7E" w14:paraId="4313B441" w14:textId="77777777">
      <w:pPr>
        <w:pStyle w:val="NormaleSPIS"/>
        <w:spacing w:after="0"/>
        <w:rPr>
          <w:rFonts w:eastAsia="Calibri"/>
        </w:rPr>
      </w:pPr>
    </w:p>
    <w:p w:rsidRPr="004B7869" w:rsidR="00986E7E" w:rsidP="00986E7E" w:rsidRDefault="00986E7E" w14:paraId="65F6F35C" w14:textId="77777777">
      <w:pPr>
        <w:pStyle w:val="Poetniodjeljak"/>
        <w:spacing w:before="0" w:after="0"/>
        <w:ind w:firstLine="567"/>
        <w:jc w:val="center"/>
      </w:pPr>
      <w:r>
        <w:t xml:space="preserve">U </w:t>
      </w:r>
      <w:sdt>
        <w:sdtPr>
          <w:rPr>
            <w:rStyle w:val="eSPISCCParagraphDefaultFont"/>
          </w:rPr>
          <w:alias w:val="Naselje suda"/>
          <w:tag w:val="DomainObject.Predmet.Sud.Adresa.NaseljeLokativ_1"/>
          <w:id w:val="928307800"/>
          <w:placeholder>
            <w:docPart w:val="7F8365D60C5644CEA26027B186FB174F"/>
          </w:placeholder>
          <w:dataBinding w:xpath="/icms/DomainObject.Predmet.Sud.Adresa.NaseljeLokativ/derivirana_varijabla[@naziv='DomainObject.Predmet.Sud.Adresa.NaseljeLokativ_1']" w:storeItemID="{100293BC-3C9C-4740-99C7-73F5E9006100}"/>
          <w:text/>
        </w:sdtPr>
        <w:sdtEndPr>
          <w:rPr>
            <w:rStyle w:val="eSPISCCParagraphDefaultFont"/>
          </w:rPr>
        </w:sdtEndPr>
        <w:sdtContent>
          <w:r w:rsidRPr="004747C0" w:rsidR="004747C0">
            <w:rPr>
              <w:rStyle w:val="eSPISCCParagraphDefaultFont"/>
            </w:rPr>
            <w:t>Kninu</w:t>
          </w:r>
        </w:sdtContent>
      </w:sdt>
      <w:r>
        <w:t xml:space="preserve"> </w:t>
      </w:r>
      <w:r w:rsidRPr="006B41E5">
        <w:t>,</w:t>
      </w:r>
      <w:r>
        <w:t xml:space="preserve"> </w:t>
      </w:r>
      <w:sdt>
        <w:sdtPr>
          <w:rPr>
            <w:rStyle w:val="eSPISCCParagraphDefaultFont"/>
          </w:rPr>
          <w:alias w:val="Datum pisanja (datum)"/>
          <w:tag w:val="DomainObject.Datum_1"/>
          <w:id w:val="-168643399"/>
          <w:placeholder>
            <w:docPart w:val="6BE2D2C7116E45A68B8BF8898A3271CF"/>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Pr>
        </w:sdtEndPr>
        <w:sdtContent>
          <w:r w:rsidRPr="004747C0" w:rsidR="004747C0">
            <w:rPr>
              <w:rStyle w:val="eSPISCCParagraphDefaultFont"/>
            </w:rPr>
            <w:t>9. travnja 2026.</w:t>
          </w:r>
        </w:sdtContent>
      </w:sdt>
    </w:p>
    <w:p w:rsidRPr="004B7869" w:rsidR="00986E7E" w:rsidP="00986E7E" w:rsidRDefault="00986E7E" w14:paraId="4DE2F0C7" w14:textId="77777777">
      <w:pPr>
        <w:pStyle w:val="Sudac"/>
      </w:pPr>
      <w:r>
        <w:t>S</w:t>
      </w:r>
      <w:r w:rsidRPr="004B7869">
        <w:t>udac</w:t>
      </w:r>
    </w:p>
    <w:p w:rsidR="00986E7E" w:rsidP="00986E7E" w:rsidRDefault="004747C0" w14:paraId="163BF2C3" w14:textId="77777777">
      <w:pPr>
        <w:pStyle w:val="SudacPotpisIzvornik"/>
      </w:pPr>
      <w:sdt>
        <w:sdtPr>
          <w:rPr>
            <w:rStyle w:val="eSPISCCParagraphDefaultFont"/>
            <w:rFonts w:eastAsiaTheme="minorHAnsi"/>
          </w:rPr>
          <w:alias w:val="Sudac (ime i prezime)"/>
          <w:tag w:val="DomainObject.Predmet.Referada.Sudac_1"/>
          <w:id w:val="1599982641"/>
          <w:placeholder>
            <w:docPart w:val="AA9983BAEA4348088A32BC2024638B3A"/>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4747C0">
            <w:rPr>
              <w:rStyle w:val="eSPISCCParagraphDefaultFont"/>
              <w:rFonts w:eastAsiaTheme="minorHAnsi"/>
            </w:rPr>
            <w:t>Josipa Belamarić</w:t>
          </w:r>
        </w:sdtContent>
      </w:sdt>
    </w:p>
    <w:p w:rsidR="00986E7E" w:rsidP="00986E7E" w:rsidRDefault="00986E7E" w14:paraId="14DCEEF8" w14:textId="77777777">
      <w:pPr>
        <w:spacing w:after="0"/>
        <w:jc w:val="both"/>
        <w:rPr>
          <w:b/>
        </w:rPr>
      </w:pPr>
    </w:p>
    <w:p w:rsidR="00986E7E" w:rsidP="00986E7E" w:rsidRDefault="00986E7E" w14:paraId="7AC8688C" w14:textId="77777777">
      <w:pPr>
        <w:spacing w:after="0"/>
        <w:jc w:val="both"/>
        <w:rPr>
          <w:b/>
        </w:rPr>
      </w:pPr>
    </w:p>
    <w:p w:rsidR="00986E7E" w:rsidP="00986E7E" w:rsidRDefault="00986E7E" w14:paraId="755FB57F" w14:textId="77777777">
      <w:pPr>
        <w:spacing w:after="0"/>
        <w:jc w:val="both"/>
        <w:rPr>
          <w:b/>
        </w:rPr>
      </w:pPr>
    </w:p>
    <w:p w:rsidRPr="00A071D7" w:rsidR="00986E7E" w:rsidP="00986E7E" w:rsidRDefault="00986E7E" w14:paraId="73C2C60A" w14:textId="77777777">
      <w:pPr>
        <w:spacing w:after="0"/>
        <w:jc w:val="both"/>
        <w:rPr>
          <w:b/>
        </w:rPr>
      </w:pPr>
      <w:r w:rsidRPr="00A071D7">
        <w:rPr>
          <w:b/>
        </w:rPr>
        <w:t>NAPOMENA: (SVE U IZVORNIKU)</w:t>
      </w:r>
    </w:p>
    <w:p w:rsidRPr="00A071D7" w:rsidR="00986E7E" w:rsidP="00986E7E" w:rsidRDefault="00986E7E" w14:paraId="1234660C" w14:textId="77777777">
      <w:pPr>
        <w:spacing w:after="0"/>
        <w:jc w:val="both"/>
        <w:rPr>
          <w:b/>
        </w:rPr>
      </w:pPr>
      <w:r w:rsidRPr="00A071D7">
        <w:rPr>
          <w:b/>
        </w:rPr>
        <w:t>Za nekretnine ostavitelja potrebno je dostaviti gruntovni izvadak i posjedovni list ne starije od 6 mjeseci koje zatražite od ZK odjela Općinskog suda  odnosno Zavoda za katastar na čijem se području nekretnine nalaze. Za grob je potrebno dostaviti potvrdu Uprave groblja o pravu korištenja grobnog mjesta a za pokretnine -preslike računa, štednih knjižica, ugovora o dionicama, prometne dozvole, plovidbene dozvole, oružni list i drugo, osim ako iste već niste dostavili u spis.</w:t>
      </w:r>
    </w:p>
    <w:p w:rsidRPr="00A071D7" w:rsidR="00986E7E" w:rsidP="00986E7E" w:rsidRDefault="00986E7E" w14:paraId="7F3B89EF" w14:textId="77777777">
      <w:pPr>
        <w:spacing w:after="0"/>
        <w:jc w:val="both"/>
        <w:rPr>
          <w:b/>
        </w:rPr>
      </w:pPr>
      <w:r w:rsidRPr="00A071D7">
        <w:rPr>
          <w:b/>
        </w:rPr>
        <w:t>- na raspravu donijeti OIB</w:t>
      </w:r>
    </w:p>
    <w:sectPr w:rsidRPr="00A071D7" w:rsidR="00986E7E" w:rsidSect="00305089">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B3695A" w:rsidP="00537B78" w:rsidRDefault="00B3695A" w14:paraId="6EDF3AB3" w14:textId="77777777">
      <w:r>
        <w:separator/>
      </w:r>
    </w:p>
  </w:endnote>
  <w:endnote w:type="continuationSeparator" w:id="0">
    <w:p w:rsidR="00B3695A" w:rsidP="00537B78" w:rsidRDefault="00B3695A" w14:paraId="025AA12B"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1699147"/>
      <w:docPartObj>
        <w:docPartGallery w:val="Page Numbers (Bottom of Page)"/>
        <w:docPartUnique/>
      </w:docPartObj>
    </w:sdtPr>
    <w:sdtEndPr/>
    <w:sdtContent>
      <w:p w:rsidR="001349C2" w:rsidRDefault="001349C2" w14:paraId="66E1B358" w14:textId="77777777">
        <w:pPr>
          <w:pStyle w:val="Podnoje"/>
        </w:pPr>
        <w:r>
          <w:fldChar w:fldCharType="begin"/>
        </w:r>
        <w:r>
          <w:instrText>PAGE   \* MERGEFORMAT</w:instrText>
        </w:r>
        <w:r>
          <w:fldChar w:fldCharType="separate"/>
        </w:r>
        <w:r w:rsidR="00305089">
          <w:t>2</w:t>
        </w:r>
        <w:r>
          <w:fldChar w:fldCharType="end"/>
        </w:r>
      </w:p>
    </w:sdtContent>
  </w:sdt>
  <w:p w:rsidR="006C43C5" w:rsidP="00C5238E" w:rsidRDefault="006C43C5" w14:paraId="7BAA1201"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B3695A" w:rsidP="00537B78" w:rsidRDefault="00B3695A" w14:paraId="2FA54901" w14:textId="77777777">
      <w:r>
        <w:separator/>
      </w:r>
    </w:p>
  </w:footnote>
  <w:footnote w:type="continuationSeparator" w:id="0">
    <w:p w:rsidR="00B3695A" w:rsidP="00537B78" w:rsidRDefault="00B3695A" w14:paraId="411A68DA"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95D4CB3"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4747C0" w:rsidR="004747C0">
          <w:rPr>
            <w:rStyle w:val="eSPISCCParagraphDefaultFont"/>
          </w:rPr>
          <w:t>O-1422/2024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A4E"/>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5089"/>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3FD"/>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47C0"/>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BEB"/>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9E9"/>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6E7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95A"/>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04D"/>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E3D"/>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4E9"/>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43D"/>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95B"/>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32E99A88"/>
  <w15:docId w15:val="{EFEEDA97-B206-4A58-86A2-F51174B6034C}"/>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FE295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295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295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D34899DB22144B72BF14395E33739EC7"/>
        <w:category>
          <w:name w:val="Općenito"/>
          <w:gallery w:val="placeholder"/>
        </w:category>
        <w:types>
          <w:type w:val="bbPlcHdr"/>
        </w:types>
        <w:behaviors>
          <w:behavior w:val="content"/>
        </w:behaviors>
        <w:guid w:val="{09D009EB-9744-4AF7-925B-0A931DFC5E1B}"/>
      </w:docPartPr>
      <w:docPartBody>
        <w:p w:rsidR="00764D90" w:rsidP="005A6E77" w:rsidRDefault="005A6E77">
          <w:pPr>
            <w:pStyle w:val="D34899DB22144B72BF14395E33739EC7"/>
          </w:pPr>
          <w:r w:rsidRPr="00474616">
            <w:rPr>
              <w:rStyle w:val="Tekstrezerviranogmjesta"/>
            </w:rPr>
            <w:t>.._.._.._.._.._.._.._..</w:t>
          </w:r>
        </w:p>
      </w:docPartBody>
    </w:docPart>
    <w:docPart>
      <w:docPartPr>
        <w:name w:val="1F10B4833B744A19B4001D134F90857F"/>
        <w:category>
          <w:name w:val="Općenito"/>
          <w:gallery w:val="placeholder"/>
        </w:category>
        <w:types>
          <w:type w:val="bbPlcHdr"/>
        </w:types>
        <w:behaviors>
          <w:behavior w:val="content"/>
        </w:behaviors>
        <w:guid w:val="{379D23D0-8183-4787-B2D6-CF19B8B834FA}"/>
      </w:docPartPr>
      <w:docPartBody>
        <w:p w:rsidR="00764D90" w:rsidP="005A6E77" w:rsidRDefault="005A6E77">
          <w:pPr>
            <w:pStyle w:val="1F10B4833B744A19B4001D134F90857F"/>
          </w:pPr>
          <w:r w:rsidRPr="00474616">
            <w:rPr>
              <w:rStyle w:val="Tekstrezerviranogmjesta"/>
            </w:rPr>
            <w:t>.._.._.._.._.._.._.._..</w:t>
          </w:r>
        </w:p>
      </w:docPartBody>
    </w:docPart>
    <w:docPart>
      <w:docPartPr>
        <w:name w:val="ACF8191141B04BCC8A2D617F0C02702C"/>
        <w:category>
          <w:name w:val="Općenito"/>
          <w:gallery w:val="placeholder"/>
        </w:category>
        <w:types>
          <w:type w:val="bbPlcHdr"/>
        </w:types>
        <w:behaviors>
          <w:behavior w:val="content"/>
        </w:behaviors>
        <w:guid w:val="{3F984946-4E33-4D7F-BED8-0639E6E04B86}"/>
      </w:docPartPr>
      <w:docPartBody>
        <w:p w:rsidR="00764D90" w:rsidP="005A6E77" w:rsidRDefault="005A6E77">
          <w:pPr>
            <w:pStyle w:val="ACF8191141B04BCC8A2D617F0C02702C"/>
          </w:pPr>
          <w:r w:rsidRPr="00474616">
            <w:rPr>
              <w:rStyle w:val="Tekstrezerviranogmjesta"/>
            </w:rPr>
            <w:t>.._.._.._.._.._.._.._..</w:t>
          </w:r>
        </w:p>
      </w:docPartBody>
    </w:docPart>
    <w:docPart>
      <w:docPartPr>
        <w:name w:val="A40522148A124D10BC42BFD0229196F3"/>
        <w:category>
          <w:name w:val="Općenito"/>
          <w:gallery w:val="placeholder"/>
        </w:category>
        <w:types>
          <w:type w:val="bbPlcHdr"/>
        </w:types>
        <w:behaviors>
          <w:behavior w:val="content"/>
        </w:behaviors>
        <w:guid w:val="{B95E1E34-0F47-489A-A153-52DB12A5E055}"/>
      </w:docPartPr>
      <w:docPartBody>
        <w:p w:rsidR="00764D90" w:rsidP="005A6E77" w:rsidRDefault="005A6E77">
          <w:pPr>
            <w:pStyle w:val="A40522148A124D10BC42BFD0229196F3"/>
          </w:pPr>
          <w:r w:rsidRPr="00474616">
            <w:rPr>
              <w:rStyle w:val="Tekstrezerviranogmjesta"/>
            </w:rPr>
            <w:t>.._.._.._.._.._.._.._..</w:t>
          </w:r>
        </w:p>
      </w:docPartBody>
    </w:docPart>
    <w:docPart>
      <w:docPartPr>
        <w:name w:val="A745DB178ED249FB8D23A1F749C386D4"/>
        <w:category>
          <w:name w:val="Općenito"/>
          <w:gallery w:val="placeholder"/>
        </w:category>
        <w:types>
          <w:type w:val="bbPlcHdr"/>
        </w:types>
        <w:behaviors>
          <w:behavior w:val="content"/>
        </w:behaviors>
        <w:guid w:val="{11895D0C-E54E-4E93-B510-B044BBDADCA8}"/>
      </w:docPartPr>
      <w:docPartBody>
        <w:p w:rsidR="00764D90" w:rsidP="005A6E77" w:rsidRDefault="005A6E77">
          <w:pPr>
            <w:pStyle w:val="A745DB178ED249FB8D23A1F749C386D4"/>
          </w:pPr>
          <w:r w:rsidRPr="003C5CBB">
            <w:rPr>
              <w:rStyle w:val="Tekstrezerviranogmjesta"/>
            </w:rPr>
            <w:t>.._.._.._.._.._.._.._..</w:t>
          </w:r>
        </w:p>
      </w:docPartBody>
    </w:docPart>
    <w:docPart>
      <w:docPartPr>
        <w:name w:val="D9C465B0446F4F659346D2FD8ED25B31"/>
        <w:category>
          <w:name w:val="Općenito"/>
          <w:gallery w:val="placeholder"/>
        </w:category>
        <w:types>
          <w:type w:val="bbPlcHdr"/>
        </w:types>
        <w:behaviors>
          <w:behavior w:val="content"/>
        </w:behaviors>
        <w:guid w:val="{F7AFA245-71C1-4254-8161-6307BF932743}"/>
      </w:docPartPr>
      <w:docPartBody>
        <w:p w:rsidR="00764D90" w:rsidP="005A6E77" w:rsidRDefault="005A6E77">
          <w:pPr>
            <w:pStyle w:val="D9C465B0446F4F659346D2FD8ED25B31"/>
          </w:pPr>
          <w:r w:rsidRPr="00474616">
            <w:rPr>
              <w:rStyle w:val="Tekstrezerviranogmjesta"/>
            </w:rPr>
            <w:t>__________</w:t>
          </w:r>
        </w:p>
      </w:docPartBody>
    </w:docPart>
    <w:docPart>
      <w:docPartPr>
        <w:name w:val="6414D4AE1CC140428CE60C7839454F5A"/>
        <w:category>
          <w:name w:val="Općenito"/>
          <w:gallery w:val="placeholder"/>
        </w:category>
        <w:types>
          <w:type w:val="bbPlcHdr"/>
        </w:types>
        <w:behaviors>
          <w:behavior w:val="content"/>
        </w:behaviors>
        <w:guid w:val="{F543AA5A-799A-4A24-8A8D-E8C1003089CB}"/>
      </w:docPartPr>
      <w:docPartBody>
        <w:p w:rsidR="00764D90" w:rsidP="005A6E77" w:rsidRDefault="005A6E77">
          <w:pPr>
            <w:pStyle w:val="6414D4AE1CC140428CE60C7839454F5A"/>
          </w:pPr>
          <w:r w:rsidRPr="00474616">
            <w:rPr>
              <w:rStyle w:val="Tekstrezerviranogmjesta"/>
            </w:rPr>
            <w:t>.._.._.._.._.._.._.._..</w:t>
          </w:r>
        </w:p>
      </w:docPartBody>
    </w:docPart>
    <w:docPart>
      <w:docPartPr>
        <w:name w:val="0DF1AC3F2B784EEABFC12D12A12CB356"/>
        <w:category>
          <w:name w:val="Općenito"/>
          <w:gallery w:val="placeholder"/>
        </w:category>
        <w:types>
          <w:type w:val="bbPlcHdr"/>
        </w:types>
        <w:behaviors>
          <w:behavior w:val="content"/>
        </w:behaviors>
        <w:guid w:val="{5E83AE06-6098-4549-ADBA-6AA7BDB813DC}"/>
      </w:docPartPr>
      <w:docPartBody>
        <w:p w:rsidR="00764D90" w:rsidP="005A6E77" w:rsidRDefault="005A6E77">
          <w:pPr>
            <w:pStyle w:val="0DF1AC3F2B784EEABFC12D12A12CB356"/>
          </w:pPr>
          <w:r w:rsidRPr="00474616">
            <w:rPr>
              <w:rStyle w:val="Tekstrezerviranogmjesta"/>
            </w:rPr>
            <w:t>.._.._.._.._.._.._.._..</w:t>
          </w:r>
        </w:p>
      </w:docPartBody>
    </w:docPart>
    <w:docPart>
      <w:docPartPr>
        <w:name w:val="7F8365D60C5644CEA26027B186FB174F"/>
        <w:category>
          <w:name w:val="Općenito"/>
          <w:gallery w:val="placeholder"/>
        </w:category>
        <w:types>
          <w:type w:val="bbPlcHdr"/>
        </w:types>
        <w:behaviors>
          <w:behavior w:val="content"/>
        </w:behaviors>
        <w:guid w:val="{F2FBB377-699F-4BF5-ADED-92B7576BB9FB}"/>
      </w:docPartPr>
      <w:docPartBody>
        <w:p w:rsidR="00764D90" w:rsidP="005A6E77" w:rsidRDefault="005A6E77">
          <w:pPr>
            <w:pStyle w:val="7F8365D60C5644CEA26027B186FB174F"/>
          </w:pPr>
          <w:r w:rsidRPr="001E6453">
            <w:rPr>
              <w:rStyle w:val="Tekstrezerviranogmjesta"/>
            </w:rPr>
            <w:t>.._.._.._.._.._.._.._..</w:t>
          </w:r>
        </w:p>
      </w:docPartBody>
    </w:docPart>
    <w:docPart>
      <w:docPartPr>
        <w:name w:val="6BE2D2C7116E45A68B8BF8898A3271CF"/>
        <w:category>
          <w:name w:val="Općenito"/>
          <w:gallery w:val="placeholder"/>
        </w:category>
        <w:types>
          <w:type w:val="bbPlcHdr"/>
        </w:types>
        <w:behaviors>
          <w:behavior w:val="content"/>
        </w:behaviors>
        <w:guid w:val="{CF2E3F86-8C59-44DA-84C1-E4018C379C51}"/>
      </w:docPartPr>
      <w:docPartBody>
        <w:p w:rsidR="00764D90" w:rsidP="005A6E77" w:rsidRDefault="005A6E77">
          <w:pPr>
            <w:pStyle w:val="6BE2D2C7116E45A68B8BF8898A3271CF"/>
          </w:pPr>
          <w:r w:rsidRPr="0072214E">
            <w:rPr>
              <w:rStyle w:val="Tekstrezerviranogmjesta"/>
            </w:rPr>
            <w:t>__________</w:t>
          </w:r>
        </w:p>
      </w:docPartBody>
    </w:docPart>
    <w:docPart>
      <w:docPartPr>
        <w:name w:val="AA9983BAEA4348088A32BC2024638B3A"/>
        <w:category>
          <w:name w:val="Općenito"/>
          <w:gallery w:val="placeholder"/>
        </w:category>
        <w:types>
          <w:type w:val="bbPlcHdr"/>
        </w:types>
        <w:behaviors>
          <w:behavior w:val="content"/>
        </w:behaviors>
        <w:guid w:val="{24FC8B10-7249-4C8B-8C94-6F3593751E33}"/>
      </w:docPartPr>
      <w:docPartBody>
        <w:p w:rsidR="00764D90" w:rsidP="005A6E77" w:rsidRDefault="005A6E77">
          <w:pPr>
            <w:pStyle w:val="AA9983BAEA4348088A32BC2024638B3A"/>
          </w:pPr>
          <w:r w:rsidRPr="006F39FF">
            <w:rPr>
              <w:rStyle w:val="Tekstrezerviranogmjesta"/>
            </w:rPr>
            <w:t>.._.._.._.._.._.._.._..</w:t>
          </w:r>
        </w:p>
      </w:docPartBody>
    </w:docPart>
    <w:docPart>
      <w:docPartPr>
        <w:name w:val="BB5B11AAE99C4429B637DD601647A291"/>
        <w:category>
          <w:name w:val="Općenito"/>
          <w:gallery w:val="placeholder"/>
        </w:category>
        <w:types>
          <w:type w:val="bbPlcHdr"/>
        </w:types>
        <w:behaviors>
          <w:behavior w:val="content"/>
        </w:behaviors>
        <w:guid w:val="{291D7F96-C033-4BE3-8BEB-68690627A230}"/>
      </w:docPartPr>
      <w:docPartBody>
        <w:p w:rsidR="00337FBD" w:rsidRDefault="00B7243A">
          <w:r w:rsidRPr="00933C7F">
            <w:rPr>
              <w:rStyle w:val="Tekstrezerviranogmjesta"/>
            </w:rPr>
            <w:t>.._.._.._.._.._.._.._..</w:t>
          </w:r>
        </w:p>
      </w:docPartBody>
    </w:docPart>
    <w:docPart>
      <w:docPartPr>
        <w:name w:val="1594C4A31F264636AE9AA2FA597F9F49"/>
        <w:category>
          <w:name w:val="Općenito"/>
          <w:gallery w:val="placeholder"/>
        </w:category>
        <w:types>
          <w:type w:val="bbPlcHdr"/>
        </w:types>
        <w:behaviors>
          <w:behavior w:val="content"/>
        </w:behaviors>
        <w:guid w:val="{C34E0CF8-641F-4AE5-9D7A-59C85A9543CD}"/>
      </w:docPartPr>
      <w:docPartBody>
        <w:p w:rsidR="0068734C" w:rsidP="00034CCA" w:rsidRDefault="00034CCA">
          <w:pPr>
            <w:pStyle w:val="1594C4A31F264636AE9AA2FA597F9F49"/>
          </w:pPr>
          <w:r w:rsidRPr="008D2A10">
            <w:rPr>
              <w:rStyle w:val="Tekstrezerviranogmjesta"/>
            </w:rPr>
            <w:t>.._.._.._.._.._.._.._..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0A90"/>
    <w:rsid w:val="00034CCA"/>
    <w:rsid w:val="00141482"/>
    <w:rsid w:val="00183127"/>
    <w:rsid w:val="002E7A2D"/>
    <w:rsid w:val="00332B0E"/>
    <w:rsid w:val="00337FBD"/>
    <w:rsid w:val="003E0449"/>
    <w:rsid w:val="003F07CD"/>
    <w:rsid w:val="0041451F"/>
    <w:rsid w:val="005132FB"/>
    <w:rsid w:val="00525F84"/>
    <w:rsid w:val="005664BB"/>
    <w:rsid w:val="005A6E77"/>
    <w:rsid w:val="0068734C"/>
    <w:rsid w:val="00764D90"/>
    <w:rsid w:val="00817312"/>
    <w:rsid w:val="009C203C"/>
    <w:rsid w:val="009D65A3"/>
    <w:rsid w:val="00AB0B20"/>
    <w:rsid w:val="00B03F05"/>
    <w:rsid w:val="00B7243A"/>
    <w:rsid w:val="00CC30E8"/>
    <w:rsid w:val="00CE74A1"/>
    <w:rsid w:val="00DC0A90"/>
    <w:rsid w:val="00EA7C11"/>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34CCA"/>
    <w:rPr>
      <w:noProof/>
      <w:color w:val="808080"/>
      <w:bdr w:val="none" w:color="auto" w:sz="0" w:space="0"/>
      <w:shd w:val="clear" w:color="auto" w:fill="CCFFFF"/>
      <w:lang w:val="hr-HR"/>
    </w:rPr>
  </w:style>
  <w:style w:type="paragraph" w:styleId="D34899DB22144B72BF14395E33739EC7" w:customStyle="true">
    <w:name w:val="D34899DB22144B72BF14395E33739EC7"/>
    <w:rsid w:val="005A6E77"/>
  </w:style>
  <w:style w:type="paragraph" w:styleId="1F10B4833B744A19B4001D134F90857F" w:customStyle="true">
    <w:name w:val="1F10B4833B744A19B4001D134F90857F"/>
    <w:rsid w:val="005A6E77"/>
  </w:style>
  <w:style w:type="paragraph" w:styleId="ACF8191141B04BCC8A2D617F0C02702C" w:customStyle="true">
    <w:name w:val="ACF8191141B04BCC8A2D617F0C02702C"/>
    <w:rsid w:val="005A6E77"/>
  </w:style>
  <w:style w:type="paragraph" w:styleId="A40522148A124D10BC42BFD0229196F3" w:customStyle="true">
    <w:name w:val="A40522148A124D10BC42BFD0229196F3"/>
    <w:rsid w:val="005A6E77"/>
  </w:style>
  <w:style w:type="paragraph" w:styleId="A745DB178ED249FB8D23A1F749C386D4" w:customStyle="true">
    <w:name w:val="A745DB178ED249FB8D23A1F749C386D4"/>
    <w:rsid w:val="005A6E77"/>
  </w:style>
  <w:style w:type="paragraph" w:styleId="D9C465B0446F4F659346D2FD8ED25B31" w:customStyle="true">
    <w:name w:val="D9C465B0446F4F659346D2FD8ED25B31"/>
    <w:rsid w:val="005A6E77"/>
  </w:style>
  <w:style w:type="paragraph" w:styleId="6414D4AE1CC140428CE60C7839454F5A" w:customStyle="true">
    <w:name w:val="6414D4AE1CC140428CE60C7839454F5A"/>
    <w:rsid w:val="005A6E77"/>
  </w:style>
  <w:style w:type="paragraph" w:styleId="0DF1AC3F2B784EEABFC12D12A12CB356" w:customStyle="true">
    <w:name w:val="0DF1AC3F2B784EEABFC12D12A12CB356"/>
    <w:rsid w:val="005A6E77"/>
  </w:style>
  <w:style w:type="paragraph" w:styleId="7F8365D60C5644CEA26027B186FB174F" w:customStyle="true">
    <w:name w:val="7F8365D60C5644CEA26027B186FB174F"/>
    <w:rsid w:val="005A6E77"/>
  </w:style>
  <w:style w:type="paragraph" w:styleId="6BE2D2C7116E45A68B8BF8898A3271CF" w:customStyle="true">
    <w:name w:val="6BE2D2C7116E45A68B8BF8898A3271CF"/>
    <w:rsid w:val="005A6E77"/>
  </w:style>
  <w:style w:type="paragraph" w:styleId="AA9983BAEA4348088A32BC2024638B3A" w:customStyle="true">
    <w:name w:val="AA9983BAEA4348088A32BC2024638B3A"/>
    <w:rsid w:val="005A6E77"/>
  </w:style>
  <w:style w:type="paragraph" w:styleId="1594C4A31F264636AE9AA2FA597F9F49" w:customStyle="true">
    <w:name w:val="1594C4A31F264636AE9AA2FA597F9F49"/>
    <w:rsid w:val="00034CCA"/>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Kistanje</izvorni_sadrzaj>
    <derivirana_varijabla naziv="DomainObject.UcesnikSudskeRadnje.Adresa.Naselje_1">Kistanje</derivirana_varijabla>
  </DomainObject.UcesnikSudskeRadnje.Adresa.Naselje>
  <DomainObject.UcesnikSudskeRadnje.Adresa.PostBroj>
    <izvorni_sadrzaj>22300</izvorni_sadrzaj>
    <derivirana_varijabla naziv="DomainObject.UcesnikSudskeRadnje.Adresa.PostBroj_1">22300</derivirana_varijabla>
  </DomainObject.UcesnikSudskeRadnje.Adresa.PostBroj>
  <DomainObject.UcesnikSudskeRadnje.Adresa.UlicaIKBR>
    <izvorni_sadrzaj>Bezbradice 3</izvorni_sadrzaj>
    <derivirana_varijabla naziv="DomainObject.UcesnikSudskeRadnje.Adresa.UlicaIKBR_1">Bezbradice 3</derivirana_varijabla>
  </DomainObject.UcesnikSudskeRadnje.Adresa.UlicaIKBR>
  <DomainObject.UcesnikSudskeRadnje.Naziv>
    <izvorni_sadrzaj>Ljubica Bezbradica</izvorni_sadrzaj>
    <derivirana_varijabla naziv="DomainObject.UcesnikSudskeRadnje.Naziv_1">Ljubica Bezbradica</derivirana_varijabla>
  </DomainObject.UcesnikSudskeRadnje.Naziv>
  <DomainObject.UcesnikSudskeRadnje.SudskaRadnja.Prostorija.Naziv>
    <izvorni_sadrzaj>s.s. Josipa Belamarić</izvorni_sadrzaj>
    <derivirana_varijabla naziv="DomainObject.UcesnikSudskeRadnje.SudskaRadnja.Prostorija.Naziv_1">s.s. Josipa Belamarić</derivirana_varijabla>
  </DomainObject.UcesnikSudskeRadnje.SudskaRadnja.Prostorija.Naziv>
  <DomainObject.UcesnikSudskeRadnje.SudskaRadnja.Prostorija.Oznaka>
    <izvorni_sadrzaj>25/II</izvorni_sadrzaj>
    <derivirana_varijabla naziv="DomainObject.UcesnikSudskeRadnje.SudskaRadnja.Prostorija.Oznaka_1">26/II</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17. lipnja 2026.</izvorni_sadrzaj>
    <derivirana_varijabla naziv="DomainObject.UcesnikSudskeRadnje.SudskaRadnja.PlaniraniZavrsetakDatum_1">17. lipnja 2026.</derivirana_varijabla>
  </DomainObject.UcesnikSudskeRadnje.SudskaRadnja.PlaniraniZavrsetakDatum>
  <DomainObject.UcesnikSudskeRadnje.SudskaRadnja.PlaniraniPocetakDatum>
    <izvorni_sadrzaj>17. lipnja 2026.</izvorni_sadrzaj>
    <derivirana_varijabla naziv="DomainObject.UcesnikSudskeRadnje.SudskaRadnja.PlaniraniPocetakDatum_1">17. lipnja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13:00</izvorni_sadrzaj>
    <derivirana_varijabla naziv="DomainObject.UcesnikSudskeRadnje.SudskaRadnja.PlaniraniPocetakVrijeme_1">13:00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1422</izvorni_sadrzaj>
    <derivirana_varijabla naziv="DomainObject.Predmet.Broj_1">1422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rujna 2024.</izvorni_sadrzaj>
    <derivirana_varijabla naziv="DomainObject.Predmet.DatumOsnivanja_1">3. rujna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pok.Ružica Bezbradica
stari broj O-114/03</izvorni_sadrzaj>
    <derivirana_varijabla naziv="DomainObject.Predmet.Opis_1">pok.Ružica Bezbradica
stari broj O-114/03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O-1422/2024</izvorni_sadrzaj>
    <derivirana_varijabla naziv="DomainObject.Predmet.OznakaBroj_1">O-1422/2024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Josipa Belamarić - 86</izvorni_sadrzaj>
    <derivirana_varijabla naziv="DomainObject.Predmet.Referada.Naziv_1">Josipa Belamarić - 86</derivirana_varijabla>
  </DomainObject.Predmet.Referada.Naziv>
  <DomainObject.Predmet.Referada.Oznaka>
    <izvorni_sadrzaj>ref. 86</izvorni_sadrzaj>
    <derivirana_varijabla naziv="DomainObject.Predmet.Referada.Oznaka_1">ref. 86</derivirana_varijabla>
  </DomainObject.Predmet.Referada.Oznaka>
  <DomainObject.Predmet.Referada.Prostorija.Naziv>
    <izvorni_sadrzaj>s.s. Josipa Belamarić</izvorni_sadrzaj>
    <derivirana_varijabla naziv="DomainObject.Predmet.Referada.Prostorija.Naziv_1">s.s. Josipa Belamarić</derivirana_varijabla>
  </DomainObject.Predmet.Referada.Prostorija.Naziv>
  <DomainObject.Predmet.Referada.Prostorija.Oznaka>
    <izvorni_sadrzaj>25/II</izvorni_sadrzaj>
    <derivirana_varijabla naziv="DomainObject.Predmet.Referada.Prostorija.Oznaka_1">25/II</derivirana_varijabla>
  </DomainObject.Predmet.Referada.Prostorija.Oznaka>
  <DomainObject.Predmet.Referada.Sud.Naziv>
    <izvorni_sadrzaj>Općinski sud u Šibeniku</izvorni_sadrzaj>
    <derivirana_varijabla naziv="DomainObject.Predmet.Referada.Sud.Naziv_1">Općinski sud u Šibeniku</derivirana_varijabla>
  </DomainObject.Predmet.Referada.Sud.Naziv>
  <DomainObject.Predmet.Referada.Sudac>
    <izvorni_sadrzaj>Josipa Belamarić</izvorni_sadrzaj>
    <derivirana_varijabla naziv="DomainObject.Predmet.Referada.Sudac_1">Josipa Belamarić</derivirana_varijabla>
    <derivirana_varijabla naziv="Dativ">Josipa Belamarić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Bezbradica; Milan Vagić; Milana Kujundžić; Milena Kovačević; Đorđe Bezbradica; Mihajlo Bezbradica; Ljubica Bezbradica; Slavko Bezbradica; Rajko Bezbradica</izvorni_sadrzaj>
    <derivirana_varijabla naziv="DomainObject.Predmet.StrankaFormated_1">  Ružica Bezbradica; Milan Vagić; Milana Kujundžić; Milena Kovačević; Đorđe Bezbradica; Mihajlo Bezbradica; Ljubica Bezbradica; Slavko Bezbradica; Rajko Bezbradica</derivirana_varijabla>
  </DomainObject.Predmet.StrankaFormated>
  <DomainObject.Predmet.StrankaFormatedOIB>
    <izvorni_sadrzaj>  Ružica Bezbradica; Milan Vagić; Milana Kujundžić; Milena Kovačević, OIB 73568900526; Đorđe Bezbradica, OIB 32378019621; Mihajlo Bezbradica, OIB 57690300714; Ljubica Bezbradica; Slavko Bezbradica; Rajko Bezbradica, OIB 39544578744</izvorni_sadrzaj>
    <derivirana_varijabla naziv="DomainObject.Predmet.StrankaFormatedOIB_1">  Ružica Bezbradica; Milan Vagić; Milana Kujundžić; Milena Kovačević, OIB 73568900526; Đorđe Bezbradica, OIB 32378019621; Mihajlo Bezbradica, OIB 57690300714; Ljubica Bezbradica; Slavko Bezbradica; Rajko Bezbradica, OIB 39544578744</derivirana_varijabla>
  </DomainObject.Predmet.StrankaFormatedOIB>
  <DomainObject.Predmet.StrankaFormatedWithAdress>
    <izvorni_sadrzaj> Ružica Bezbradica; Milan Vagić, Igmanska 2/38, 24000 Subotica; Milana Kujundžić, Ugrinovački Put 8.deo, br. 17, Zemun; Milena Kovačević, Gartenstrasse 77, 63263 Neu-isenburg; Đorđe Bezbradica, Bezbradice 26, 22300 Kistanje; Mihajlo Bezbradica, Bezbradice 26, 22300 Kistanje; Ljubica Bezbradica, Bezbradice 3, 22300 Kistanje; Slavko Bezbradica, ul.Pukovnika Milenka Pavlovića 157, 11270 Batajnica; Rajko Bezbradica, Bezbradice 36, 22300 Kistanje</izvorni_sadrzaj>
    <derivirana_varijabla naziv="DomainObject.Predmet.StrankaFormatedWithAdress_1"> Ružica Bezbradica; Milan Vagić, Igmanska 2/38, 24000 Subotica; Milana Kujundžić, Ugrinovački Put 8.deo, br. 17, Zemun; Milena Kovačević, Gartenstrasse 77, 63263 Neu-isenburg; Đorđe Bezbradica, Bezbradice 26, 22300 Kistanje; Mihajlo Bezbradica, Bezbradice 26, 22300 Kistanje; Ljubica Bezbradica, Bezbradice 3, 22300 Kistanje; Slavko Bezbradica, ul.Pukovnika Milenka Pavlovića 157, 11270 Batajnica; Rajko Bezbradica, Bezbradice 36, 22300 Kistanje</derivirana_varijabla>
  </DomainObject.Predmet.StrankaFormatedWithAdress>
  <DomainObject.Predmet.StrankaFormatedWithAdressOIB>
    <izvorni_sadrzaj> Ružica Bezbradica; Milan Vagić, Igmanska 2/38, 24000 Subotica; Milana Kujundžić, Ugrinovački Put 8.deo, br. 17, Zemun; Milena Kovačević, OIB 73568900526, Gartenstrasse 77, 63263 Neu-isenburg; Đorđe Bezbradica, OIB 32378019621, Bezbradice 26, 22300 Kistanje; Mihajlo Bezbradica, OIB 57690300714, Bezbradice 26, 22300 Kistanje; Ljubica Bezbradica, Bezbradice 3, 22300 Kistanje; Slavko Bezbradica, ul.Pukovnika Milenka Pavlovića 157, 11270 Batajnica; Rajko Bezbradica, OIB 39544578744, Bezbradice 36, 22300 Kistanje</izvorni_sadrzaj>
    <derivirana_varijabla naziv="DomainObject.Predmet.StrankaFormatedWithAdressOIB_1"> Ružica Bezbradica; Milan Vagić, Igmanska 2/38, 24000 Subotica; Milana Kujundžić, Ugrinovački Put 8.deo, br. 17, Zemun; Milena Kovačević, OIB 73568900526, Gartenstrasse 77, 63263 Neu-isenburg; Đorđe Bezbradica, OIB 32378019621, Bezbradice 26, 22300 Kistanje; Mihajlo Bezbradica, OIB 57690300714, Bezbradice 26, 22300 Kistanje; Ljubica Bezbradica, Bezbradice 3, 22300 Kistanje; Slavko Bezbradica, ul.Pukovnika Milenka Pavlovića 157, 11270 Batajnica; Rajko Bezbradica, OIB 39544578744, Bezbradice 36, 22300 Kistanje</derivirana_varijabla>
  </DomainObject.Predmet.StrankaFormatedWithAdressOIB>
  <DomainObject.Predmet.StrankaWithAdress>
    <izvorni_sadrzaj>Ružica Bezbradica ,Milan Vagić Igmanska 2/38,24000 Subotica,Milana Kujundžić Ugrinovački Put 8.deo, br. 17,Zemun,Milena Kovačević Gartenstrasse 77,63263 Neu-isenburg,Đorđe Bezbradica Bezbradice 26,22300 Kistanje,Mihajlo Bezbradica Bezbradice 26,22300 Kistanje,Ljubica Bezbradica Bezbradice 3,22300 Kistanje,Slavko Bezbradica ul.Pukovnika Milenka Pavlovića 157,11270 Batajnica,Rajko Bezbradica Bezbradice 36,22300 Kistanje</izvorni_sadrzaj>
    <derivirana_varijabla naziv="DomainObject.Predmet.StrankaWithAdress_1">Ružica Bezbradica ,Milan Vagić Igmanska 2/38,24000 Subotica,Milana Kujundžić Ugrinovački Put 8.deo, br. 17,Zemun,Milena Kovačević Gartenstrasse 77,63263 Neu-isenburg,Đorđe Bezbradica Bezbradice 26,22300 Kistanje,Mihajlo Bezbradica Bezbradice 26,22300 Kistanje,Ljubica Bezbradica Bezbradice 3,22300 Kistanje,Slavko Bezbradica ul.Pukovnika Milenka Pavlovića 157,11270 Batajnica,Rajko Bezbradica Bezbradice 36,22300 Kistanje</derivirana_varijabla>
  </DomainObject.Predmet.StrankaWithAdress>
  <DomainObject.Predmet.StrankaWithAdressOIB>
    <izvorni_sadrzaj>Ružica Bezbradica,Milan Vagić, Igmanska 2/38,24000 Subotica,Milana Kujundžić, Ugrinovački Put 8.deo, br. 17,Zemun,Milena Kovačević, OIB 73568900526, Gartenstrasse 77,63263 Neu-isenburg,Đorđe Bezbradica, OIB 32378019621, Bezbradice 26,22300 Kistanje,Mihajlo Bezbradica, OIB 57690300714, Bezbradice 26,22300 Kistanje,Ljubica Bezbradica, Bezbradice 3,22300 Kistanje,Slavko Bezbradica, ul.Pukovnika Milenka Pavlovića 157,11270 Batajnica,Rajko Bezbradica, OIB 39544578744, Bezbradice 36,22300 Kistanje</izvorni_sadrzaj>
    <derivirana_varijabla naziv="DomainObject.Predmet.StrankaWithAdressOIB_1">Ružica Bezbradica,Milan Vagić, Igmanska 2/38,24000 Subotica,Milana Kujundžić, Ugrinovački Put 8.deo, br. 17,Zemun,Milena Kovačević, OIB 73568900526, Gartenstrasse 77,63263 Neu-isenburg,Đorđe Bezbradica, OIB 32378019621, Bezbradice 26,22300 Kistanje,Mihajlo Bezbradica, OIB 57690300714, Bezbradice 26,22300 Kistanje,Ljubica Bezbradica, Bezbradice 3,22300 Kistanje,Slavko Bezbradica, ul.Pukovnika Milenka Pavlovića 157,11270 Batajnica,Rajko Bezbradica, OIB 39544578744, Bezbradice 36,22300 Kistanje</derivirana_varijabla>
  </DomainObject.Predmet.StrankaWithAdressOIB>
  <DomainObject.Predmet.StrankaNazivFormated>
    <izvorni_sadrzaj>Ružica Bezbradica,Milan Vagić,Milana Kujundžić,Milena Kovačević,Đorđe Bezbradica,Mihajlo Bezbradica,Ljubica Bezbradica,Slavko Bezbradica,Rajko Bezbradica</izvorni_sadrzaj>
    <derivirana_varijabla naziv="DomainObject.Predmet.StrankaNazivFormated_1">Ružica Bezbradica,Milan Vagić,Milana Kujundžić,Milena Kovačević,Đorđe Bezbradica,Mihajlo Bezbradica,Ljubica Bezbradica,Slavko Bezbradica,Rajko Bezbradica</derivirana_varijabla>
    <derivirana_varijabla naziv="Padez">Ružica Bezbradica,Milan Vagić,Milana Kujundžić,Milena Kovačević,Đorđe Bezbradica,Mihajlo Bezbradica,Ljubica Bezbradica,Slavko Bezbradica,Rajko Bezbradica</derivirana_varijabla>
  </DomainObject.Predmet.StrankaNazivFormated>
  <DomainObject.Predmet.StrankaNazivFormatedOIB>
    <izvorni_sadrzaj>Ružica Bezbradica,Milan Vagić,Milana Kujundžić,Milena Kovačević, OIB 73568900526,Đorđe Bezbradica, OIB 32378019621,Mihajlo Bezbradica, OIB 57690300714,Ljubica Bezbradica,Slavko Bezbradica,Rajko Bezbradica, OIB 39544578744</izvorni_sadrzaj>
    <derivirana_varijabla naziv="DomainObject.Predmet.StrankaNazivFormatedOIB_1">Ružica Bezbradica,Milan Vagić,Milana Kujundžić,Milena Kovačević, OIB 73568900526,Đorđe Bezbradica, OIB 32378019621,Mihajlo Bezbradica, OIB 57690300714,Ljubica Bezbradica,Slavko Bezbradica,Rajko Bezbradica, OIB 39544578744</derivirana_varijabla>
  </DomainObject.Predmet.StrankaNazivFormatedOIB>
  <DomainObject.Predmet.Sud.Adresa.Naselje>
    <izvorni_sadrzaj>Knin</izvorni_sadrzaj>
    <derivirana_varijabla naziv="DomainObject.Predmet.Sud.Adresa.Naselje_1">Knin</derivirana_varijabla>
  </DomainObject.Predmet.Sud.Adresa.Naselje>
  <DomainObject.Predmet.Sud.Adresa.NaseljeLokativ>
    <izvorni_sadrzaj>Kninu</izvorni_sadrzaj>
    <derivirana_varijabla naziv="DomainObject.Predmet.Sud.Adresa.NaseljeLokativ_1">Kninu</derivirana_varijabla>
  </DomainObject.Predmet.Sud.Adresa.NaseljeLokativ>
  <DomainObject.Predmet.Sud.Adresa.PostBroj>
    <izvorni_sadrzaj>22300</izvorni_sadrzaj>
    <derivirana_varijabla naziv="DomainObject.Predmet.Sud.Adresa.PostBroj_1">22300</derivirana_varijabla>
  </DomainObject.Predmet.Sud.Adresa.PostBroj>
  <DomainObject.Predmet.Sud.Adresa.UlicaIKBR>
    <izvorni_sadrzaj>Ulica dr. Franje Tuđmana 6</izvorni_sadrzaj>
    <derivirana_varijabla naziv="DomainObject.Predmet.Sud.Adresa.UlicaIKBR_1">Ulica dr. Franje Tuđmana 6</derivirana_varijabla>
  </DomainObject.Predmet.Sud.Adresa.UlicaIKBR>
  <DomainObject.Predmet.Sud.Naziv>
    <izvorni_sadrzaj>Općinski sud u Šibeniku - Stalna služba u Kninu</izvorni_sadrzaj>
    <derivirana_varijabla naziv="DomainObject.Predmet.Sud.Naziv_1">Općinski sud u Šibeniku - Stalna služba u Kninu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Josipa Belamarić - 86</izvorni_sadrzaj>
    <derivirana_varijabla naziv="DomainObject.Predmet.TrenutnaLokacijaSpisa.Naziv_1">Josipa Belamarić - 86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Šibeniku</izvorni_sadrzaj>
    <derivirana_varijabla naziv="DomainObject.Predmet.TrenutnaLokacijaSpisa.Sud.Naziv_1">Općinski sud u Šibeniku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u Kninu</izvorni_sadrzaj>
    <derivirana_varijabla naziv="DomainObject.Predmet.UstrojstvenaJedinicaVodi.Naziv_1">Sudska pisarnica SS u Kninu</derivirana_varijabla>
  </DomainObject.Predmet.UstrojstvenaJedinicaVodi.Naziv>
  <DomainObject.Predmet.UstrojstvenaJedinicaVodi.Oznaka>
    <izvorni_sadrzaj>Pisarnica Knin</izvorni_sadrzaj>
    <derivirana_varijabla naziv="DomainObject.Predmet.UstrojstvenaJedinicaVodi.Oznaka_1">Pisarnica Knin</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Šibeniku</izvorni_sadrzaj>
    <derivirana_varijabla naziv="DomainObject.Predmet.UstrojstvenaJedinicaVodi.Sud.Naziv_1">Općinski sud u Šibeniku</derivirana_varijabla>
  </DomainObject.Predmet.UstrojstvenaJedinicaVodi.Sud.Naziv>
  <DomainObject.Predmet.VrstaSpora.Naziv>
    <izvorni_sadrzaj>Ostavinski predmeti za sudsko rješavanje – naknadno pronađena imovina</izvorni_sadrzaj>
    <derivirana_varijabla naziv="DomainObject.Predmet.VrstaSpora.Naziv_1">Ostavinski predmeti za sudsko rješavanje – naknadno pronađena imovina</derivirana_varijabla>
  </DomainObject.Predmet.VrstaSpora.Naziv>
  <DomainObject.Predmet.Zapisnicar>
    <izvorni_sadrzaj>Sara Gligora Ćaćić</izvorni_sadrzaj>
    <derivirana_varijabla naziv="DomainObject.Predmet.Zapisnicar_1">Sara Gligora Ćaćić</derivirana_varijabla>
    <derivirana_varijabla naziv="Padez">Sara Gligora Ćaćić</derivirana_varijabla>
  </DomainObject.Predmet.Zapisnicar>
  <DomainObject.Predmet.StrankaListFormated>
    <izvorni_sadrzaj>
      <item>Ružica Bezbradica</item>
      <item>Milan Vagić</item>
      <item>Milana Kujundžić</item>
      <item>Milena Kovačević</item>
      <item>Đorđe Bezbradica</item>
      <item>Mihajlo Bezbradica</item>
      <item>Ljubica Bezbradica</item>
      <item>Slavko Bezbradica</item>
      <item>Rajko Bezbradica</item>
    </izvorni_sadrzaj>
    <derivirana_varijabla naziv="DomainObject.Predmet.StrankaListFormated_1">
      <item>Ružica Bezbradica</item>
      <item>Milan Vagić</item>
      <item>Milana Kujundžić</item>
      <item>Milena Kovačević</item>
      <item>Đorđe Bezbradica</item>
      <item>Mihajlo Bezbradica</item>
      <item>Ljubica Bezbradica</item>
      <item>Slavko Bezbradica</item>
      <item>Rajko Bezbradica</item>
    </derivirana_varijabla>
  </DomainObject.Predmet.StrankaListFormated>
  <DomainObject.Predmet.StrankaListFormatedOIB>
    <izvorni_sadrzaj>
      <item>Ružica Bezbradica</item>
      <item>Milan Vagić</item>
      <item>Milana Kujundžić</item>
      <item>Milena Kovačević, OIB 73568900526</item>
      <item>Đorđe Bezbradica, OIB 32378019621</item>
      <item>Mihajlo Bezbradica, OIB 57690300714</item>
      <item>Ljubica Bezbradica</item>
      <item>Slavko Bezbradica</item>
      <item>Rajko Bezbradica, OIB 39544578744</item>
    </izvorni_sadrzaj>
    <derivirana_varijabla naziv="DomainObject.Predmet.StrankaListFormatedOIB_1">
      <item>Ružica Bezbradica</item>
      <item>Milan Vagić</item>
      <item>Milana Kujundžić</item>
      <item>Milena Kovačević, OIB 73568900526</item>
      <item>Đorđe Bezbradica, OIB 32378019621</item>
      <item>Mihajlo Bezbradica, OIB 57690300714</item>
      <item>Ljubica Bezbradica</item>
      <item>Slavko Bezbradica</item>
      <item>Rajko Bezbradica, OIB 39544578744</item>
    </derivirana_varijabla>
  </DomainObject.Predmet.StrankaListFormatedOIB>
  <DomainObject.Predmet.StrankaListFormatedWithAdress>
    <izvorni_sadrzaj>
      <item>Ružica Bezbradica</item>
      <item>Milan Vagić, Igmanska 2/38, 24000 Subotica</item>
      <item>Milana Kujundžić, Ugrinovački Put 8.deo, br. 17, Zemun</item>
      <item>Milena Kovačević, Gartenstrasse 77, 63263 Neu-isenburg</item>
      <item>Đorđe Bezbradica, Bezbradice 26, 22300 Kistanje</item>
      <item>Mihajlo Bezbradica, Bezbradice 26, 22300 Kistanje</item>
      <item>Ljubica Bezbradica, Bezbradice 3, 22300 Kistanje</item>
      <item>Slavko Bezbradica, ul.Pukovnika Milenka Pavlovića 157, 11270 Batajnica</item>
      <item>Rajko Bezbradica, Bezbradice 36, 22300 Kistanje</item>
    </izvorni_sadrzaj>
    <derivirana_varijabla naziv="DomainObject.Predmet.StrankaListFormatedWithAdress_1">
      <item>Ružica Bezbradica</item>
      <item>Milan Vagić, Igmanska 2/38, 24000 Subotica</item>
      <item>Milana Kujundžić, Ugrinovački Put 8.deo, br. 17, Zemun</item>
      <item>Milena Kovačević, Gartenstrasse 77, 63263 Neu-isenburg</item>
      <item>Đorđe Bezbradica, Bezbradice 26, 22300 Kistanje</item>
      <item>Mihajlo Bezbradica, Bezbradice 26, 22300 Kistanje</item>
      <item>Ljubica Bezbradica, Bezbradice 3, 22300 Kistanje</item>
      <item>Slavko Bezbradica, ul.Pukovnika Milenka Pavlovića 157, 11270 Batajnica</item>
      <item>Rajko Bezbradica, Bezbradice 36, 22300 Kistanje</item>
    </derivirana_varijabla>
  </DomainObject.Predmet.StrankaListFormatedWithAdress>
  <DomainObject.Predmet.StrankaListFormatedWithAdressOIB>
    <izvorni_sadrzaj>
      <item>Ružica Bezbradica</item>
      <item>Milan Vagić, Igmanska 2/38, 24000 Subotica</item>
      <item>Milana Kujundžić, Ugrinovački Put 8.deo, br. 17, Zemun</item>
      <item>Milena Kovačević, OIB 73568900526, Gartenstrasse 77, 63263 Neu-isenburg</item>
      <item>Đorđe Bezbradica, OIB 32378019621, Bezbradice 26, 22300 Kistanje</item>
      <item>Mihajlo Bezbradica, OIB 57690300714, Bezbradice 26, 22300 Kistanje</item>
      <item>Ljubica Bezbradica, Bezbradice 3, 22300 Kistanje</item>
      <item>Slavko Bezbradica, ul.Pukovnika Milenka Pavlovića 157, 11270 Batajnica</item>
      <item>Rajko Bezbradica, OIB 39544578744, Bezbradice 36, 22300 Kistanje</item>
    </izvorni_sadrzaj>
    <derivirana_varijabla naziv="DomainObject.Predmet.StrankaListFormatedWithAdressOIB_1">
      <item>Ružica Bezbradica</item>
      <item>Milan Vagić, Igmanska 2/38, 24000 Subotica</item>
      <item>Milana Kujundžić, Ugrinovački Put 8.deo, br. 17, Zemun</item>
      <item>Milena Kovačević, OIB 73568900526, Gartenstrasse 77, 63263 Neu-isenburg</item>
      <item>Đorđe Bezbradica, OIB 32378019621, Bezbradice 26, 22300 Kistanje</item>
      <item>Mihajlo Bezbradica, OIB 57690300714, Bezbradice 26, 22300 Kistanje</item>
      <item>Ljubica Bezbradica, Bezbradice 3, 22300 Kistanje</item>
      <item>Slavko Bezbradica, ul.Pukovnika Milenka Pavlovića 157, 11270 Batajnica</item>
      <item>Rajko Bezbradica, OIB 39544578744, Bezbradice 36, 22300 Kistanje</item>
    </derivirana_varijabla>
  </DomainObject.Predmet.StrankaListFormatedWithAdressOIB>
  <DomainObject.Predmet.StrankaListNazivFormated>
    <izvorni_sadrzaj>
      <item>Ružica Bezbradica</item>
      <item>Milan Vagić</item>
      <item>Milana Kujundžić</item>
      <item>Milena Kovačević</item>
      <item>Đorđe Bezbradica</item>
      <item>Mihajlo Bezbradica</item>
      <item>Ljubica Bezbradica</item>
      <item>Slavko Bezbradica</item>
      <item>Rajko Bezbradica</item>
    </izvorni_sadrzaj>
    <derivirana_varijabla naziv="DomainObject.Predmet.StrankaListNazivFormated_1">
      <item>Ružica Bezbradica</item>
      <item>Milan Vagić</item>
      <item>Milana Kujundžić</item>
      <item>Milena Kovačević</item>
      <item>Đorđe Bezbradica</item>
      <item>Mihajlo Bezbradica</item>
      <item>Ljubica Bezbradica</item>
      <item>Slavko Bezbradica</item>
      <item>Rajko Bezbradica</item>
    </derivirana_varijabla>
  </DomainObject.Predmet.StrankaListNazivFormated>
  <DomainObject.Predmet.StrankaListNazivFormatedOIB>
    <izvorni_sadrzaj>
      <item>Ružica Bezbradica</item>
      <item>Milan Vagić</item>
      <item>Milana Kujundžić</item>
      <item>Milena Kovačević, OIB 73568900526</item>
      <item>Đorđe Bezbradica, OIB 32378019621</item>
      <item>Mihajlo Bezbradica, OIB 57690300714</item>
      <item>Ljubica Bezbradica</item>
      <item>Slavko Bezbradica</item>
      <item>Rajko Bezbradica, OIB 39544578744</item>
    </izvorni_sadrzaj>
    <derivirana_varijabla naziv="DomainObject.Predmet.StrankaListNazivFormatedOIB_1">
      <item>Ružica Bezbradica</item>
      <item>Milan Vagić</item>
      <item>Milana Kujundžić</item>
      <item>Milena Kovačević, OIB 73568900526</item>
      <item>Đorđe Bezbradica, OIB 32378019621</item>
      <item>Mihajlo Bezbradica, OIB 57690300714</item>
      <item>Ljubica Bezbradica</item>
      <item>Slavko Bezbradica</item>
      <item>Rajko Bezbradica, OIB 39544578744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Šibeniku</izvorni_sadrzaj>
    <derivirana_varijabla naziv="DomainObject.Predmet.Sud.Parent.Naziv_1">Županijski sud u Šibeniku</derivirana_varijabla>
  </DomainObject.Predmet.Sud.Parent.Naziv>
  <DomainObject.Datum>
    <izvorni_sadrzaj>9. travnja 2026.</izvorni_sadrzaj>
    <derivirana_varijabla naziv="DomainObject.Datum_1">9. travnja 2026.</derivirana_varijabla>
  </DomainObject.Datum>
  <DomainObject.PoslovniBrojDokumenta>
    <izvorni_sadrzaj/>
    <derivirana_varijabla naziv="DomainObject.PoslovniBrojDokumenta_1"/>
  </DomainObject.PoslovniBrojDokumenta>
  <DomainObject.Predmet.StrankaIDrugi>
    <izvorni_sadrzaj>Ružica Bezbradica i dr.</izvorni_sadrzaj>
    <derivirana_varijabla naziv="DomainObject.Predmet.StrankaIDrugi_1">Ružica Bezbradica i dr.</derivirana_varijabla>
  </DomainObject.Predmet.StrankaIDrugi>
  <DomainObject.Predmet.ProtustrankaIDrugi>
    <izvorni_sadrzaj/>
    <derivirana_varijabla naziv="DomainObject.Predmet.ProtustrankaIDrugi_1"/>
  </DomainObject.Predmet.ProtustrankaIDrugi>
  <DomainObject.Predmet.StrankaIDrugiAdressOIB>
    <izvorni_sadrzaj>Ružica Bezbradica i dr.</izvorni_sadrzaj>
    <derivirana_varijabla naziv="DomainObject.Predmet.StrankaIDrugiAdressOIB_1">Ružica Bezbradica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Bezbradica</item>
      <item>Milan Vagić</item>
      <item>Milana Kujundžić</item>
      <item>Milena Kovačević</item>
      <item>Đorđe Bezbradica</item>
      <item>Mihajlo Bezbradica</item>
      <item>Ljubica Bezbradica</item>
      <item>Slavko Bezbradica</item>
      <item>Rajko Bezbradica</item>
    </izvorni_sadrzaj>
    <derivirana_varijabla naziv="DomainObject.Predmet.SudioniciListNaziv_1">
      <item>Ružica Bezbradica</item>
      <item>Milan Vagić</item>
      <item>Milana Kujundžić</item>
      <item>Milena Kovačević</item>
      <item>Đorđe Bezbradica</item>
      <item>Mihajlo Bezbradica</item>
      <item>Ljubica Bezbradica</item>
      <item>Slavko Bezbradica</item>
      <item>Rajko Bezbradica</item>
    </derivirana_varijabla>
    <derivirana_varijabla naziv="OstaliSudionici">
      <item>Ružica Bezbradica</item>
      <item>Milan Vagić</item>
      <item>Milana Kujundžić</item>
      <item>Milena Kovačević</item>
      <item>Đorđe Bezbradica</item>
      <item>Mihajlo Bezbradica</item>
      <item>Ljubica Bezbradica</item>
      <item>Slavko Bezbradica</item>
      <item>Rajko Bezbradica</item>
    </derivirana_varijabla>
  </DomainObject.Predmet.SudioniciListNaziv>
  <DomainObject.Predmet.SudioniciListAdressOIB>
    <izvorni_sadrzaj>
      <item>Ružica Bezbradica</item>
      <item>Milan Vagić, Igmanska 2/38,24000 Subotica</item>
      <item>Milana Kujundžić, Ugrinovački Put 8.deo, br. 17,Zemun</item>
      <item>Milena Kovačević, OIB 73568900526, Gartenstrasse 77,63263 Neu-isenburg</item>
      <item>Đorđe Bezbradica, OIB 32378019621, Bezbradice 26,22300 Kistanje</item>
      <item>Mihajlo Bezbradica, OIB 57690300714, Bezbradice 26,22300 Kistanje</item>
      <item>Ljubica Bezbradica, Bezbradice 3,22300 Kistanje</item>
      <item>Slavko Bezbradica, ul.Pukovnika Milenka Pavlovića 157,11270 Batajnica</item>
      <item>Rajko Bezbradica, OIB 39544578744, Bezbradice 36,22300 Kistanje</item>
    </izvorni_sadrzaj>
    <derivirana_varijabla naziv="DomainObject.Predmet.SudioniciListAdressOIB_1">
      <item>Ružica Bezbradica</item>
      <item>Milan Vagić, Igmanska 2/38,24000 Subotica</item>
      <item>Milana Kujundžić, Ugrinovački Put 8.deo, br. 17,Zemun</item>
      <item>Milena Kovačević, OIB 73568900526, Gartenstrasse 77,63263 Neu-isenburg</item>
      <item>Đorđe Bezbradica, OIB 32378019621, Bezbradice 26,22300 Kistanje</item>
      <item>Mihajlo Bezbradica, OIB 57690300714, Bezbradice 26,22300 Kistanje</item>
      <item>Ljubica Bezbradica, Bezbradice 3,22300 Kistanje</item>
      <item>Slavko Bezbradica, ul.Pukovnika Milenka Pavlovića 157,11270 Batajnica</item>
      <item>Rajko Bezbradica, OIB 39544578744, Bezbradice 36,22300 Kistanje</item>
    </derivirana_varijabla>
  </DomainObject.Predmet.SudioniciListAdressOIB>
  <DomainObject.UcesnikSudskeRadnje.NazivFormated>
    <izvorni_sadrzaj>Ljubica Bezbradica, Bezbradice 3,22300 Kistanje</izvorni_sadrzaj>
    <derivirana_varijabla naziv="DomainObject.UcesnikSudskeRadnje.NazivFormated_1">Ljubica Bezbradica, Bezbradice 3,22300 Kistanje</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null</item>
      <item>, OIB 73568900526</item>
      <item>, OIB 32378019621</item>
      <item>, OIB 57690300714</item>
      <item>, OIB null</item>
      <item>, OIB null</item>
      <item>, OIB 39544578744</item>
    </izvorni_sadrzaj>
    <derivirana_varijabla naziv="DomainObject.Predmet.SudioniciListNazivOIB_1">
      <item>, OIB null</item>
      <item>, OIB null</item>
      <item>, OIB null</item>
      <item>, OIB 73568900526</item>
      <item>, OIB 32378019621</item>
      <item>, OIB 57690300714</item>
      <item>, OIB null</item>
      <item>, OIB null</item>
      <item>, OIB 39544578744</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UcesnikSudskeRadnje.SudskaRadnja.UcesniciObavijest>
    <izvorni_sadrzaj>1. Nasljednik - stranka Ljubica Bezbradica, Bezbradice 3, 22300 Kistanje
2. Nasljednik - stranka Rajko Bezbradica, OIB 39544578744, Bezbradice 36, 22300 Kistanje</izvorni_sadrzaj>
    <derivirana_varijabla naziv="DomainObject.UcesnikSudskeRadnje.SudskaRadnja.UcesniciObavijest_1">1. Nasljednik - stranka Ljubica Bezbradica, Bezbradice 3, 22300 Kistanje
2. Nasljednik - stranka Rajko Bezbradica, OIB 39544578744, Bezbradice 36, 22300 Kistanje</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 rujna 2024.</izvorni_sadrzaj>
    <derivirana_varijabla naziv="DomainObject.Predmet.DatumPocetkaProcesa_1">3. rujna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B1E5BF39-912A-4A57-A46A-0C2C9731875A}">
  <ds:schemaRefs>
    <ds:schemaRef ds:uri="http://schemas.openxmlformats.org/wordprocessingml/2006/main"/>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openxmlformats.org/officeDocument/2006/math"/>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2</properties:Pages>
  <properties:Words>417</properties:Words>
  <properties:Characters>2311</properties:Characters>
  <properties:Lines>62</properties:Lines>
  <properties:Paragraphs>27</properties:Paragraphs>
  <properties:TotalTime>46</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2715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Jelena Krvavica</cp:lastModifiedBy>
  <dcterms:modified xmlns:xsi="http://www.w3.org/2001/XMLSchema-instance" xsi:type="dcterms:W3CDTF">2026-04-09T06:37:00Z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Ljubica Bezbradica - Ročište</vt:lpwstr>
  </prop:property>
  <prop:property fmtid="{D5CDD505-2E9C-101B-9397-08002B2CF9AE}" pid="6" name="Predlozak_id">
    <vt:lpwstr>1000000443</vt:lpwstr>
  </prop:property>
  <prop:property fmtid="{D5CDD505-2E9C-101B-9397-08002B2CF9AE}" pid="7" name="Predlozak_oznaka">
    <vt:lpwstr>OS Izvanpar039</vt:lpwstr>
  </prop:property>
  <prop:property fmtid="{D5CDD505-2E9C-101B-9397-08002B2CF9AE}" pid="8" name="Predlozak_naziv">
    <vt:lpwstr>Poziv-ostavina</vt:lpwstr>
  </prop:property>
</prop:Properties>
</file>